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8838D">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61B62AA7">
      <w:pPr>
        <w:spacing w:after="0" w:line="160" w:lineRule="exact"/>
        <w:jc w:val="center"/>
        <w:rPr>
          <w:rFonts w:hint="default" w:ascii="Times New Roman" w:hAnsi="Times New Roman" w:eastAsia="方正楷体_GBK" w:cs="Times New Roman"/>
          <w:b/>
          <w:sz w:val="36"/>
          <w:szCs w:val="36"/>
        </w:rPr>
      </w:pPr>
    </w:p>
    <w:p w14:paraId="78B86E46">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139</w:t>
      </w:r>
      <w:r>
        <w:rPr>
          <w:rFonts w:hint="default" w:ascii="Times New Roman" w:hAnsi="Times New Roman" w:eastAsia="方正楷体_GBK" w:cs="Times New Roman"/>
          <w:b/>
          <w:sz w:val="36"/>
          <w:szCs w:val="36"/>
        </w:rPr>
        <w:t>号</w:t>
      </w:r>
    </w:p>
    <w:p w14:paraId="4DF8C224">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55BA674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仿宋_GBK" w:cs="Times New Roman"/>
          <w:sz w:val="36"/>
          <w:szCs w:val="36"/>
          <w:highlight w:val="none"/>
          <w:lang w:eastAsia="zh-CN"/>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lang w:eastAsia="zh-CN"/>
        </w:rPr>
        <w:t>批准，决定将</w:t>
      </w:r>
      <w:r>
        <w:rPr>
          <w:rFonts w:hint="eastAsia" w:ascii="Times New Roman" w:hAnsi="Times New Roman" w:eastAsia="方正仿宋_GBK" w:cs="Times New Roman"/>
          <w:sz w:val="36"/>
          <w:szCs w:val="36"/>
          <w:highlight w:val="none"/>
          <w:lang w:val="en-US" w:eastAsia="zh-CN"/>
        </w:rPr>
        <w:t>乾龙镇文笔村1组（原文笔村1组）</w:t>
      </w:r>
      <w:r>
        <w:rPr>
          <w:rFonts w:hint="default" w:ascii="Times New Roman" w:hAnsi="Times New Roman" w:eastAsia="方正仿宋_GBK" w:cs="Times New Roman"/>
          <w:sz w:val="36"/>
          <w:szCs w:val="36"/>
          <w:highlight w:val="none"/>
          <w:lang w:eastAsia="zh-CN"/>
        </w:rPr>
        <w:t>的部分集体土地征收为国家所有。现将有关事项公告如下。</w:t>
      </w:r>
    </w:p>
    <w:p w14:paraId="79C95C3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1E217015">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20C1EB6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7D0B5059">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6B37D06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49F777D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sz w:val="36"/>
          <w:szCs w:val="36"/>
          <w:highlight w:val="none"/>
          <w:lang w:val="en-US" w:eastAsia="zh-CN"/>
        </w:rPr>
        <w:t>乾龙镇文笔村1组（原文笔村1组）耕地总面积179.6550亩，人口117人，人均耕地1.5355亩。拟征地0.1705亩，其中：农用地0.1705亩（耕地0.1705 亩）。</w:t>
      </w:r>
    </w:p>
    <w:p w14:paraId="62E160EA">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3AC1902F">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7326EB1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0A13F1B9">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6B6152C4">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eastAsia" w:ascii="Times New Roman" w:hAnsi="Times New Roman" w:eastAsia="方正楷体_GBK" w:cs="Times New Roman"/>
          <w:b/>
          <w:sz w:val="36"/>
          <w:szCs w:val="36"/>
          <w:highlight w:val="none"/>
          <w:lang w:val="en-US" w:eastAsia="zh-CN"/>
        </w:rPr>
        <w:t>8649.47</w:t>
      </w:r>
      <w:r>
        <w:rPr>
          <w:rFonts w:hint="eastAsia" w:ascii="宋体" w:hAnsi="宋体" w:eastAsia="宋体" w:cs="宋体"/>
          <w:b/>
          <w:bCs/>
          <w:sz w:val="32"/>
          <w:szCs w:val="32"/>
          <w:lang w:val="en-US" w:eastAsia="zh-CN"/>
        </w:rPr>
        <w:t>元</w:t>
      </w:r>
      <w:r>
        <w:rPr>
          <w:rFonts w:hint="default" w:ascii="Times New Roman" w:hAnsi="Times New Roman" w:eastAsia="方正楷体_GBK" w:cs="Times New Roman"/>
          <w:b/>
          <w:sz w:val="36"/>
          <w:szCs w:val="36"/>
          <w:highlight w:val="none"/>
          <w:lang w:eastAsia="zh-CN"/>
        </w:rPr>
        <w:t>）</w:t>
      </w:r>
    </w:p>
    <w:p w14:paraId="1635892B">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仿宋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lang w:val="en-US" w:eastAsia="zh-CN"/>
        </w:rPr>
        <w:t>土</w:t>
      </w:r>
      <w:r>
        <w:rPr>
          <w:rFonts w:hint="default" w:ascii="Times New Roman" w:hAnsi="Times New Roman" w:eastAsia="方正楷体_GBK" w:cs="Times New Roman"/>
          <w:b/>
          <w:sz w:val="36"/>
          <w:szCs w:val="36"/>
          <w:highlight w:val="none"/>
        </w:rPr>
        <w:t>地补偿费和安置补助费</w:t>
      </w:r>
      <w:r>
        <w:rPr>
          <w:rFonts w:hint="default" w:ascii="Times New Roman" w:hAnsi="Times New Roman" w:eastAsia="仿宋" w:cs="Times New Roman"/>
          <w:b/>
          <w:sz w:val="36"/>
          <w:szCs w:val="36"/>
          <w:highlight w:val="none"/>
        </w:rPr>
        <w:tab/>
      </w:r>
    </w:p>
    <w:p w14:paraId="373E2244">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楷体_GBK" w:cs="Times New Roman"/>
          <w:b/>
          <w:sz w:val="36"/>
          <w:szCs w:val="36"/>
          <w:highlight w:val="none"/>
          <w:lang w:val="en-US" w:eastAsia="zh-CN"/>
        </w:rPr>
        <w:t>农用地</w:t>
      </w:r>
      <w:r>
        <w:rPr>
          <w:rFonts w:hint="eastAsia" w:ascii="Times New Roman" w:hAnsi="Times New Roman" w:eastAsia="方正仿宋_GBK" w:cs="Times New Roman"/>
          <w:sz w:val="36"/>
          <w:szCs w:val="36"/>
          <w:highlight w:val="none"/>
          <w:lang w:val="en-US" w:eastAsia="zh-CN"/>
        </w:rPr>
        <w:t>：0.1705亩×45000元/亩=7672.50元</w:t>
      </w:r>
    </w:p>
    <w:p w14:paraId="33E3480C">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青苗补偿费</w:t>
      </w:r>
    </w:p>
    <w:p w14:paraId="0E2DFEF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楷体_GBK" w:cs="Times New Roman"/>
          <w:b/>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：0.1705亩×1730元/亩=294.97元</w:t>
      </w:r>
    </w:p>
    <w:p w14:paraId="1B24EB3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eastAsia" w:ascii="Times New Roman" w:hAnsi="Times New Roman" w:eastAsia="方正楷体_GBK" w:cs="Times New Roman"/>
          <w:b/>
          <w:bCs/>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6461C44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31A64A1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eastAsia" w:ascii="Times New Roman" w:hAnsi="Times New Roman" w:eastAsia="方正楷体_GBK" w:cs="Times New Roman"/>
          <w:b/>
          <w:sz w:val="36"/>
          <w:szCs w:val="36"/>
          <w:highlight w:val="none"/>
          <w:lang w:val="en-US" w:eastAsia="zh-CN"/>
        </w:rPr>
        <w:t>耕地零星林果木</w:t>
      </w:r>
      <w:r>
        <w:rPr>
          <w:rFonts w:hint="eastAsia" w:ascii="Times New Roman" w:hAnsi="Times New Roman" w:eastAsia="方正仿宋_GBK" w:cs="Times New Roman"/>
          <w:sz w:val="36"/>
          <w:szCs w:val="36"/>
          <w:highlight w:val="none"/>
          <w:lang w:val="en-US" w:eastAsia="zh-CN"/>
        </w:rPr>
        <w:t>：0.1705亩×4000元/亩=682.00元</w:t>
      </w:r>
    </w:p>
    <w:p w14:paraId="6B5AC15B">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7AEE5FB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27ABA2C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1E7E726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简体" w:cs="Times New Roman"/>
          <w:sz w:val="36"/>
          <w:szCs w:val="36"/>
          <w:highlight w:val="none"/>
          <w:lang w:val="en-US" w:eastAsia="zh-CN"/>
        </w:rPr>
        <w:t>1</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44BD4C0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79B3E60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1E2A09E5">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5D34BFF8">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2DFAB918">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C99123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2103326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65440C8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1D3B4C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7A4E599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67DFFDB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5EBD1E85">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4CE7DC7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bookmarkStart w:id="0" w:name="_GoBack"/>
      <w:bookmarkEnd w:id="0"/>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embedRegular r:id="rId1" w:fontKey="{477B618B-2485-428C-B00F-4DB6B9EBAC39}"/>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embedRegular r:id="rId2" w:fontKey="{D85C1035-F930-41DB-B8C9-4D1C8A87C400}"/>
  </w:font>
  <w:font w:name="方正仿宋简体">
    <w:panose1 w:val="03000509000000000000"/>
    <w:charset w:val="86"/>
    <w:family w:val="auto"/>
    <w:pitch w:val="default"/>
    <w:sig w:usb0="00000001" w:usb1="080E0000" w:usb2="00000000" w:usb3="00000000" w:csb0="00040000" w:csb1="00000000"/>
    <w:embedRegular r:id="rId3" w:fontKey="{16199A35-312E-4B3C-8170-C37211930595}"/>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0513E"/>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6D5772"/>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3875BE"/>
    <w:rsid w:val="01693010"/>
    <w:rsid w:val="0194427B"/>
    <w:rsid w:val="02744A2C"/>
    <w:rsid w:val="031D702B"/>
    <w:rsid w:val="033A6B8A"/>
    <w:rsid w:val="03BB0413"/>
    <w:rsid w:val="04552C06"/>
    <w:rsid w:val="050F19D9"/>
    <w:rsid w:val="053E0B8B"/>
    <w:rsid w:val="054D72C0"/>
    <w:rsid w:val="056B0CB0"/>
    <w:rsid w:val="06400C4E"/>
    <w:rsid w:val="067267B7"/>
    <w:rsid w:val="06A82D00"/>
    <w:rsid w:val="06CA3563"/>
    <w:rsid w:val="0721282E"/>
    <w:rsid w:val="07E92107"/>
    <w:rsid w:val="08173056"/>
    <w:rsid w:val="09386B8D"/>
    <w:rsid w:val="09AA4D5C"/>
    <w:rsid w:val="09B13C01"/>
    <w:rsid w:val="09C424AB"/>
    <w:rsid w:val="09C50B61"/>
    <w:rsid w:val="0A197798"/>
    <w:rsid w:val="0A74439D"/>
    <w:rsid w:val="0ACF7EFB"/>
    <w:rsid w:val="0AE7456D"/>
    <w:rsid w:val="0AF72E95"/>
    <w:rsid w:val="0B1A7CC0"/>
    <w:rsid w:val="0B29385D"/>
    <w:rsid w:val="0B9B58FC"/>
    <w:rsid w:val="0CBE1A2C"/>
    <w:rsid w:val="0CE82FEE"/>
    <w:rsid w:val="0D4B289A"/>
    <w:rsid w:val="0D9832F6"/>
    <w:rsid w:val="0E52491F"/>
    <w:rsid w:val="0E567261"/>
    <w:rsid w:val="0E783AD3"/>
    <w:rsid w:val="0EE52A94"/>
    <w:rsid w:val="0FB54297"/>
    <w:rsid w:val="0FFA00C0"/>
    <w:rsid w:val="104F3F68"/>
    <w:rsid w:val="10AF4252"/>
    <w:rsid w:val="118A4715"/>
    <w:rsid w:val="13E37B99"/>
    <w:rsid w:val="13EC783E"/>
    <w:rsid w:val="147152AE"/>
    <w:rsid w:val="149F6963"/>
    <w:rsid w:val="15411A14"/>
    <w:rsid w:val="15432E71"/>
    <w:rsid w:val="155B24B4"/>
    <w:rsid w:val="15BC335C"/>
    <w:rsid w:val="15F41B3E"/>
    <w:rsid w:val="163A146C"/>
    <w:rsid w:val="164C64D3"/>
    <w:rsid w:val="1671100B"/>
    <w:rsid w:val="17426EB9"/>
    <w:rsid w:val="1797673A"/>
    <w:rsid w:val="17C0399D"/>
    <w:rsid w:val="184C35EB"/>
    <w:rsid w:val="18F002B2"/>
    <w:rsid w:val="190518C5"/>
    <w:rsid w:val="193E689A"/>
    <w:rsid w:val="19E82D37"/>
    <w:rsid w:val="19FA0ED7"/>
    <w:rsid w:val="1ABC044C"/>
    <w:rsid w:val="1AC84EB8"/>
    <w:rsid w:val="1B340DA3"/>
    <w:rsid w:val="1BAC148E"/>
    <w:rsid w:val="1C933A87"/>
    <w:rsid w:val="1E541F01"/>
    <w:rsid w:val="1E5A33EF"/>
    <w:rsid w:val="1EDD3086"/>
    <w:rsid w:val="1F117B06"/>
    <w:rsid w:val="1FB4300E"/>
    <w:rsid w:val="204E553F"/>
    <w:rsid w:val="207D44E7"/>
    <w:rsid w:val="20872B6B"/>
    <w:rsid w:val="208B7750"/>
    <w:rsid w:val="217001E2"/>
    <w:rsid w:val="219C4C32"/>
    <w:rsid w:val="21B03DE4"/>
    <w:rsid w:val="220F3557"/>
    <w:rsid w:val="22233EEB"/>
    <w:rsid w:val="22704963"/>
    <w:rsid w:val="22782855"/>
    <w:rsid w:val="23C94632"/>
    <w:rsid w:val="23FF085B"/>
    <w:rsid w:val="24095657"/>
    <w:rsid w:val="24155071"/>
    <w:rsid w:val="24710ED7"/>
    <w:rsid w:val="24B1381A"/>
    <w:rsid w:val="257D0670"/>
    <w:rsid w:val="25B05F0A"/>
    <w:rsid w:val="25C428AA"/>
    <w:rsid w:val="25C65F86"/>
    <w:rsid w:val="25DD39AD"/>
    <w:rsid w:val="263271D5"/>
    <w:rsid w:val="264A4590"/>
    <w:rsid w:val="26BE139A"/>
    <w:rsid w:val="26F8571D"/>
    <w:rsid w:val="278B77A6"/>
    <w:rsid w:val="2858699F"/>
    <w:rsid w:val="28CD065B"/>
    <w:rsid w:val="298F3DBD"/>
    <w:rsid w:val="29CA3E49"/>
    <w:rsid w:val="29CE4CCF"/>
    <w:rsid w:val="29F023BC"/>
    <w:rsid w:val="2A181297"/>
    <w:rsid w:val="2B091610"/>
    <w:rsid w:val="2B136958"/>
    <w:rsid w:val="2CD5741D"/>
    <w:rsid w:val="2D03111D"/>
    <w:rsid w:val="2D940467"/>
    <w:rsid w:val="2EA22E91"/>
    <w:rsid w:val="2EBE07DF"/>
    <w:rsid w:val="2EFC0732"/>
    <w:rsid w:val="2F0D7070"/>
    <w:rsid w:val="2F2B4A74"/>
    <w:rsid w:val="2F484DA8"/>
    <w:rsid w:val="2F563C39"/>
    <w:rsid w:val="2FAA2B11"/>
    <w:rsid w:val="2FB43882"/>
    <w:rsid w:val="2FD75420"/>
    <w:rsid w:val="30C776F3"/>
    <w:rsid w:val="30CA5D19"/>
    <w:rsid w:val="30DE64B9"/>
    <w:rsid w:val="312B3B68"/>
    <w:rsid w:val="317E6003"/>
    <w:rsid w:val="318E53F7"/>
    <w:rsid w:val="32573DD6"/>
    <w:rsid w:val="32AC7236"/>
    <w:rsid w:val="32B2014A"/>
    <w:rsid w:val="3355548A"/>
    <w:rsid w:val="34627E5E"/>
    <w:rsid w:val="34B14942"/>
    <w:rsid w:val="34CE5EA8"/>
    <w:rsid w:val="34E56399"/>
    <w:rsid w:val="356F27E9"/>
    <w:rsid w:val="36C90395"/>
    <w:rsid w:val="36EE194A"/>
    <w:rsid w:val="37686BB1"/>
    <w:rsid w:val="376B2B61"/>
    <w:rsid w:val="37E5E289"/>
    <w:rsid w:val="38126F8A"/>
    <w:rsid w:val="3954669D"/>
    <w:rsid w:val="3A5A4AB3"/>
    <w:rsid w:val="3A914F19"/>
    <w:rsid w:val="3AE36B6E"/>
    <w:rsid w:val="3B013F51"/>
    <w:rsid w:val="3B3232CB"/>
    <w:rsid w:val="3B8B1B40"/>
    <w:rsid w:val="3B8F3DBE"/>
    <w:rsid w:val="3B902FD5"/>
    <w:rsid w:val="3BF07939"/>
    <w:rsid w:val="3BFD2D9D"/>
    <w:rsid w:val="3C2B1831"/>
    <w:rsid w:val="3CAA75CA"/>
    <w:rsid w:val="3CF75201"/>
    <w:rsid w:val="3D53336A"/>
    <w:rsid w:val="3E221B41"/>
    <w:rsid w:val="3F1C6797"/>
    <w:rsid w:val="405801F9"/>
    <w:rsid w:val="408908EE"/>
    <w:rsid w:val="40D3216D"/>
    <w:rsid w:val="414C7ECC"/>
    <w:rsid w:val="423D389B"/>
    <w:rsid w:val="42B63434"/>
    <w:rsid w:val="42E07C11"/>
    <w:rsid w:val="436C1C33"/>
    <w:rsid w:val="43790B7C"/>
    <w:rsid w:val="438020AF"/>
    <w:rsid w:val="444913F5"/>
    <w:rsid w:val="445F0F3C"/>
    <w:rsid w:val="44877E79"/>
    <w:rsid w:val="45520847"/>
    <w:rsid w:val="4579063A"/>
    <w:rsid w:val="45BC07DB"/>
    <w:rsid w:val="469E3EE3"/>
    <w:rsid w:val="46C16C66"/>
    <w:rsid w:val="46E33A26"/>
    <w:rsid w:val="471A5C34"/>
    <w:rsid w:val="4757048D"/>
    <w:rsid w:val="47880D70"/>
    <w:rsid w:val="47C12579"/>
    <w:rsid w:val="47F334C4"/>
    <w:rsid w:val="4821416A"/>
    <w:rsid w:val="48500E51"/>
    <w:rsid w:val="48AB197C"/>
    <w:rsid w:val="48DA71E2"/>
    <w:rsid w:val="48E75442"/>
    <w:rsid w:val="48F84495"/>
    <w:rsid w:val="49333D25"/>
    <w:rsid w:val="49D96075"/>
    <w:rsid w:val="4A09107A"/>
    <w:rsid w:val="4A2D2426"/>
    <w:rsid w:val="4A9328FD"/>
    <w:rsid w:val="4AA171B5"/>
    <w:rsid w:val="4B1D4687"/>
    <w:rsid w:val="4B2960B4"/>
    <w:rsid w:val="4B366772"/>
    <w:rsid w:val="4B881FFB"/>
    <w:rsid w:val="4DAB5178"/>
    <w:rsid w:val="4E803A03"/>
    <w:rsid w:val="4EBB34EA"/>
    <w:rsid w:val="4F7777E2"/>
    <w:rsid w:val="4FDF6AF7"/>
    <w:rsid w:val="514A1D28"/>
    <w:rsid w:val="519F5DF6"/>
    <w:rsid w:val="521F2DEA"/>
    <w:rsid w:val="528C4A2D"/>
    <w:rsid w:val="53B37937"/>
    <w:rsid w:val="53E93DE2"/>
    <w:rsid w:val="54016D98"/>
    <w:rsid w:val="54490ABB"/>
    <w:rsid w:val="54FD55E3"/>
    <w:rsid w:val="553F0A67"/>
    <w:rsid w:val="556F5D7B"/>
    <w:rsid w:val="558718AA"/>
    <w:rsid w:val="55AB702A"/>
    <w:rsid w:val="570F10B4"/>
    <w:rsid w:val="587D7CA2"/>
    <w:rsid w:val="5882570B"/>
    <w:rsid w:val="58ED4416"/>
    <w:rsid w:val="59456704"/>
    <w:rsid w:val="59D93B31"/>
    <w:rsid w:val="59F2429E"/>
    <w:rsid w:val="5A3C19C4"/>
    <w:rsid w:val="5A505B96"/>
    <w:rsid w:val="5A6461D4"/>
    <w:rsid w:val="5A671CDE"/>
    <w:rsid w:val="5B082187"/>
    <w:rsid w:val="5B2F43FF"/>
    <w:rsid w:val="5BBE156E"/>
    <w:rsid w:val="5BFA0DFA"/>
    <w:rsid w:val="5D410686"/>
    <w:rsid w:val="5D6E6E32"/>
    <w:rsid w:val="5DB37248"/>
    <w:rsid w:val="5E0A1E55"/>
    <w:rsid w:val="5E8545C5"/>
    <w:rsid w:val="5F664989"/>
    <w:rsid w:val="5FD525A4"/>
    <w:rsid w:val="6019126F"/>
    <w:rsid w:val="602A280F"/>
    <w:rsid w:val="60CC3338"/>
    <w:rsid w:val="61156D52"/>
    <w:rsid w:val="61433C21"/>
    <w:rsid w:val="61E9114E"/>
    <w:rsid w:val="63740CA9"/>
    <w:rsid w:val="63DF309D"/>
    <w:rsid w:val="63E65437"/>
    <w:rsid w:val="646002BB"/>
    <w:rsid w:val="648179F9"/>
    <w:rsid w:val="64B15BDC"/>
    <w:rsid w:val="65174361"/>
    <w:rsid w:val="651A5A67"/>
    <w:rsid w:val="65926E8C"/>
    <w:rsid w:val="65CC7110"/>
    <w:rsid w:val="65F009F3"/>
    <w:rsid w:val="66C65A93"/>
    <w:rsid w:val="66E005EB"/>
    <w:rsid w:val="66FE3F14"/>
    <w:rsid w:val="675608AD"/>
    <w:rsid w:val="67583732"/>
    <w:rsid w:val="6767728E"/>
    <w:rsid w:val="68025902"/>
    <w:rsid w:val="68444BA9"/>
    <w:rsid w:val="685C6397"/>
    <w:rsid w:val="68865E25"/>
    <w:rsid w:val="68C83A2C"/>
    <w:rsid w:val="69300598"/>
    <w:rsid w:val="69CB5A51"/>
    <w:rsid w:val="6A0942FC"/>
    <w:rsid w:val="6A3559B0"/>
    <w:rsid w:val="6A451D14"/>
    <w:rsid w:val="6A4A3798"/>
    <w:rsid w:val="6A6A1EA4"/>
    <w:rsid w:val="6A7259FE"/>
    <w:rsid w:val="6ACF3DC7"/>
    <w:rsid w:val="6B361221"/>
    <w:rsid w:val="6BAC4F3F"/>
    <w:rsid w:val="6C0649FF"/>
    <w:rsid w:val="6CD964C1"/>
    <w:rsid w:val="6D8F2D6B"/>
    <w:rsid w:val="6DAA462E"/>
    <w:rsid w:val="6DF037D8"/>
    <w:rsid w:val="6E7C2F00"/>
    <w:rsid w:val="6F252AE8"/>
    <w:rsid w:val="6FF71ED2"/>
    <w:rsid w:val="70B45B74"/>
    <w:rsid w:val="71684223"/>
    <w:rsid w:val="725C3F98"/>
    <w:rsid w:val="735F344D"/>
    <w:rsid w:val="74637A10"/>
    <w:rsid w:val="748B5FFF"/>
    <w:rsid w:val="751372AF"/>
    <w:rsid w:val="755A5196"/>
    <w:rsid w:val="757D7EFF"/>
    <w:rsid w:val="772462D2"/>
    <w:rsid w:val="77707E71"/>
    <w:rsid w:val="785901FD"/>
    <w:rsid w:val="79433AB1"/>
    <w:rsid w:val="7A066D48"/>
    <w:rsid w:val="7A747570"/>
    <w:rsid w:val="7B580C40"/>
    <w:rsid w:val="7B76471B"/>
    <w:rsid w:val="7BA85F23"/>
    <w:rsid w:val="7C634FAF"/>
    <w:rsid w:val="7CF77FE5"/>
    <w:rsid w:val="7CFA7772"/>
    <w:rsid w:val="7D0A7D18"/>
    <w:rsid w:val="7D1961AD"/>
    <w:rsid w:val="7D756226"/>
    <w:rsid w:val="7D9357E9"/>
    <w:rsid w:val="7E8B12AF"/>
    <w:rsid w:val="7F1C3A35"/>
    <w:rsid w:val="7F926ADA"/>
    <w:rsid w:val="7FDF26A0"/>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1028</Words>
  <Characters>1178</Characters>
  <Lines>0</Lines>
  <Paragraphs>0</Paragraphs>
  <TotalTime>12</TotalTime>
  <ScaleCrop>false</ScaleCrop>
  <LinksUpToDate>false</LinksUpToDate>
  <CharactersWithSpaces>1349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2024-07-08T02:27:00Z</cp:lastPrinted>
  <dcterms:modified xsi:type="dcterms:W3CDTF">2024-07-22T07:56:36Z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3A6D9B5BD943443899A44314C3082AD5_13</vt:lpwstr>
  </property>
</Properties>
</file>